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273144D2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>
        <w:rPr>
          <w:b/>
          <w:i/>
          <w:sz w:val="28"/>
        </w:rPr>
        <w:tab/>
      </w:r>
      <w:r w:rsidRPr="00922C6B">
        <w:rPr>
          <w:b/>
          <w:i/>
          <w:sz w:val="28"/>
        </w:rPr>
        <w:t>R5-222357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0798F4BE" w:rsidR="00B25E50" w:rsidRDefault="00922C6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EA73AF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922C6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922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4C82A3C8" w:rsidR="00B25E50" w:rsidRDefault="00922C6B">
            <w:pPr>
              <w:pStyle w:val="CRCoverPage"/>
              <w:spacing w:after="0"/>
              <w:ind w:left="100"/>
            </w:pPr>
            <w:r w:rsidRPr="00922C6B">
              <w:t>PRD21 CDS: PC3 for n2 and CBW extension for 25, 30 and 40 MHz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922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922C6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922C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922C6B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458AC7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922C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922C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922C6B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922C6B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922C6B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922C6B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922C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922C6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2D204AD5" w:rsidR="00B25E50" w:rsidRDefault="00922C6B">
            <w:pPr>
              <w:pStyle w:val="CRCoverPage"/>
              <w:spacing w:after="0"/>
              <w:rPr>
                <w:b/>
                <w:caps/>
              </w:rPr>
            </w:pPr>
            <w:r w:rsidRPr="00922C6B">
              <w:t>n2</w:t>
            </w:r>
            <w:r>
              <w:t xml:space="preserve">, </w:t>
            </w:r>
            <w:r w:rsidRPr="00922C6B">
              <w:t>CBW extension for 25, 30 and 40 MHz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922C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922C6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922C6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0B3FE1" w:rsidRDefault="00922C6B">
      <w:pPr>
        <w:spacing w:after="0"/>
      </w:pPr>
      <w:r>
        <w:separator/>
      </w:r>
    </w:p>
  </w:endnote>
  <w:endnote w:type="continuationSeparator" w:id="0">
    <w:p w14:paraId="4FC2112F" w14:textId="77777777" w:rsidR="000B3FE1" w:rsidRDefault="00922C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922C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922C6B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922C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3FE1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3AF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78</Words>
  <Characters>503</Characters>
  <Application>Microsoft Office Word</Application>
  <DocSecurity>0</DocSecurity>
  <Lines>4</Lines>
  <Paragraphs>1</Paragraphs>
  <ScaleCrop>false</ScaleCrop>
  <Company>ETSI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3</cp:revision>
  <cp:lastPrinted>2020-02-05T15:54:00Z</cp:lastPrinted>
  <dcterms:created xsi:type="dcterms:W3CDTF">2022-05-23T08:47:00Z</dcterms:created>
  <dcterms:modified xsi:type="dcterms:W3CDTF">2022-05-23T12:38:00Z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